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9CB67" w14:textId="77777777" w:rsidR="003B62E0" w:rsidRDefault="003B62E0" w:rsidP="003B62E0">
      <w:pPr>
        <w:pStyle w:val="NoSpacing"/>
      </w:pPr>
      <w:r>
        <w:rPr>
          <w:u w:val="single"/>
        </w:rPr>
        <w:t>Margaret BOTERWORTH</w:t>
      </w:r>
      <w:r>
        <w:t xml:space="preserve">     </w:t>
      </w:r>
      <w:proofErr w:type="gramStart"/>
      <w:r>
        <w:t xml:space="preserve">   (</w:t>
      </w:r>
      <w:proofErr w:type="gramEnd"/>
      <w:r>
        <w:t>fl.1471)</w:t>
      </w:r>
    </w:p>
    <w:p w14:paraId="4B4CEDBB" w14:textId="77777777" w:rsidR="003B62E0" w:rsidRDefault="003B62E0" w:rsidP="003B62E0">
      <w:pPr>
        <w:pStyle w:val="NoSpacing"/>
      </w:pPr>
      <w:r>
        <w:t xml:space="preserve">of Coventry and Lichfield diocese. </w:t>
      </w:r>
    </w:p>
    <w:p w14:paraId="61490B6E" w14:textId="77777777" w:rsidR="003B62E0" w:rsidRDefault="003B62E0" w:rsidP="003B62E0">
      <w:pPr>
        <w:pStyle w:val="NoSpacing"/>
      </w:pPr>
    </w:p>
    <w:p w14:paraId="4A485566" w14:textId="77777777" w:rsidR="003B62E0" w:rsidRDefault="003B62E0" w:rsidP="003B62E0">
      <w:pPr>
        <w:pStyle w:val="NoSpacing"/>
      </w:pPr>
    </w:p>
    <w:p w14:paraId="54010D1C" w14:textId="77777777" w:rsidR="003B62E0" w:rsidRDefault="003B62E0" w:rsidP="003B62E0">
      <w:pPr>
        <w:pStyle w:val="NoSpacing"/>
      </w:pPr>
      <w:r>
        <w:t>28 Nov.1471</w:t>
      </w:r>
      <w:r>
        <w:tab/>
        <w:t xml:space="preserve">She and Henry </w:t>
      </w:r>
      <w:proofErr w:type="spellStart"/>
      <w:r>
        <w:t>Boterworth</w:t>
      </w:r>
      <w:proofErr w:type="spellEnd"/>
      <w:r>
        <w:t>(q.v.), sought a dispensation to marry as they</w:t>
      </w:r>
    </w:p>
    <w:p w14:paraId="4760C9F5" w14:textId="77777777" w:rsidR="003B62E0" w:rsidRDefault="003B62E0" w:rsidP="003B62E0">
      <w:pPr>
        <w:pStyle w:val="NoSpacing"/>
      </w:pPr>
      <w:r>
        <w:tab/>
      </w:r>
      <w:r>
        <w:tab/>
        <w:t>were related in the third and fourth degrees of consanguinity. Approved.</w:t>
      </w:r>
    </w:p>
    <w:p w14:paraId="67308D39" w14:textId="77777777" w:rsidR="003B62E0" w:rsidRDefault="003B62E0" w:rsidP="003B62E0">
      <w:pPr>
        <w:pStyle w:val="NoSpacing"/>
        <w:ind w:left="1440"/>
      </w:pPr>
      <w:r>
        <w:t>(“Supplications from England and Wales in the Registers of the Apostolic Penitentiary, 1410-1503”, volume II 1464-1492 p.104)</w:t>
      </w:r>
    </w:p>
    <w:p w14:paraId="4CA6C003" w14:textId="77777777" w:rsidR="003B62E0" w:rsidRDefault="003B62E0" w:rsidP="003B62E0">
      <w:pPr>
        <w:pStyle w:val="NoSpacing"/>
      </w:pPr>
    </w:p>
    <w:p w14:paraId="34211A0B" w14:textId="77777777" w:rsidR="003B62E0" w:rsidRDefault="003B62E0" w:rsidP="003B62E0">
      <w:pPr>
        <w:pStyle w:val="NoSpacing"/>
      </w:pPr>
    </w:p>
    <w:p w14:paraId="74F0E17F" w14:textId="77777777" w:rsidR="003B62E0" w:rsidRDefault="003B62E0" w:rsidP="003B62E0">
      <w:pPr>
        <w:pStyle w:val="NoSpacing"/>
      </w:pPr>
      <w:r>
        <w:t>12 January 2019</w:t>
      </w:r>
    </w:p>
    <w:p w14:paraId="6D9C49C6" w14:textId="77777777" w:rsidR="006B2F86" w:rsidRPr="00E71FC3" w:rsidRDefault="003B62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AEE38" w14:textId="77777777" w:rsidR="003B62E0" w:rsidRDefault="003B62E0" w:rsidP="00E71FC3">
      <w:pPr>
        <w:spacing w:after="0" w:line="240" w:lineRule="auto"/>
      </w:pPr>
      <w:r>
        <w:separator/>
      </w:r>
    </w:p>
  </w:endnote>
  <w:endnote w:type="continuationSeparator" w:id="0">
    <w:p w14:paraId="20DA27B1" w14:textId="77777777" w:rsidR="003B62E0" w:rsidRDefault="003B62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8C3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72811" w14:textId="77777777" w:rsidR="003B62E0" w:rsidRDefault="003B62E0" w:rsidP="00E71FC3">
      <w:pPr>
        <w:spacing w:after="0" w:line="240" w:lineRule="auto"/>
      </w:pPr>
      <w:r>
        <w:separator/>
      </w:r>
    </w:p>
  </w:footnote>
  <w:footnote w:type="continuationSeparator" w:id="0">
    <w:p w14:paraId="0B9BED8B" w14:textId="77777777" w:rsidR="003B62E0" w:rsidRDefault="003B62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2E0"/>
    <w:rsid w:val="001A7C09"/>
    <w:rsid w:val="003B62E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DA778"/>
  <w15:chartTrackingRefBased/>
  <w15:docId w15:val="{205E0EBC-D658-476C-9388-C8A1215D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2019-06-22T17:12:00Z</dcterms:created>
  <dcterms:modified xsi:type="dcterms:W3CDTF">2019-06-22T17:13:00Z</dcterms:modified>
</cp:coreProperties>
</file>